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D07792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7728;visibility:visible;mso-wrap-edited:f">
            <v:imagedata r:id="rId5" o:title=""/>
          </v:shape>
          <o:OLEObject Type="Embed" ProgID="Word.Picture.8" ShapeID="_x0000_s1026" DrawAspect="Content" ObjectID="_1650022212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525CF9" w:rsidRDefault="00525CF9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41"/>
        <w:gridCol w:w="7682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125947" w:rsidP="0012594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Monday 4</w:t>
            </w:r>
            <w:r w:rsidR="00C746F5" w:rsidRPr="00C746F5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B6181D">
        <w:trPr>
          <w:trHeight w:val="1265"/>
        </w:trPr>
        <w:tc>
          <w:tcPr>
            <w:tcW w:w="2268" w:type="dxa"/>
          </w:tcPr>
          <w:p w:rsidR="003B2D51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8A039B" w:rsidRPr="002A17D3" w:rsidRDefault="008A039B" w:rsidP="008A039B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FF2ECE4">
                  <wp:extent cx="749935" cy="56070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</w:t>
            </w:r>
            <w:r w:rsidR="008A039B" w:rsidRPr="002A17D3">
              <w:rPr>
                <w:rFonts w:ascii="Comic Sans MS" w:hAnsi="Comic Sans MS"/>
                <w:sz w:val="24"/>
              </w:rPr>
              <w:t>30-minute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9B7DAE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9270CF" w:rsidRDefault="009270CF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9B7DAE" w:rsidRPr="002A17D3" w:rsidRDefault="009B7DAE" w:rsidP="009B7DAE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0ECF992" wp14:editId="4E2F4A41">
                  <wp:extent cx="939165" cy="6032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9B7DAE" w:rsidRDefault="009B7DAE" w:rsidP="009B7DAE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593490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9B7DAE" w:rsidRDefault="009B7DAE" w:rsidP="009B7DA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 for this week are in the folder ‘</w:t>
            </w:r>
            <w:r w:rsidR="00BB310F">
              <w:rPr>
                <w:rFonts w:ascii="Comic Sans MS" w:hAnsi="Comic Sans MS"/>
                <w:sz w:val="24"/>
                <w:szCs w:val="24"/>
              </w:rPr>
              <w:t>Year 3 - Spellings – Monday 4</w:t>
            </w:r>
            <w:r w:rsidR="00BB310F" w:rsidRPr="00BB310F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 w:rsidR="00BB310F">
              <w:rPr>
                <w:rFonts w:ascii="Comic Sans MS" w:hAnsi="Comic Sans MS"/>
                <w:sz w:val="24"/>
                <w:szCs w:val="24"/>
              </w:rPr>
              <w:t xml:space="preserve"> May.’</w:t>
            </w:r>
          </w:p>
          <w:p w:rsidR="009B7DAE" w:rsidRDefault="009B7DAE" w:rsidP="009B7DA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B7DAE" w:rsidRDefault="009B7DAE" w:rsidP="009B7DAE">
            <w:pPr>
              <w:rPr>
                <w:rFonts w:ascii="Comic Sans MS" w:hAnsi="Comic Sans MS"/>
                <w:sz w:val="24"/>
                <w:szCs w:val="24"/>
              </w:rPr>
            </w:pPr>
            <w:r w:rsidRPr="00BB310F">
              <w:rPr>
                <w:rFonts w:ascii="Comic Sans MS" w:hAnsi="Comic Sans MS"/>
                <w:sz w:val="24"/>
                <w:szCs w:val="24"/>
              </w:rPr>
              <w:t xml:space="preserve">Look at the PowerPoint and focus on </w:t>
            </w:r>
            <w:r w:rsidRPr="00BB310F">
              <w:rPr>
                <w:rFonts w:ascii="Comic Sans MS" w:hAnsi="Comic Sans MS"/>
                <w:b/>
                <w:sz w:val="24"/>
                <w:szCs w:val="24"/>
              </w:rPr>
              <w:t xml:space="preserve">slide </w:t>
            </w:r>
            <w:r w:rsidR="00BB310F" w:rsidRPr="00BB310F">
              <w:rPr>
                <w:rFonts w:ascii="Comic Sans MS" w:hAnsi="Comic Sans MS"/>
                <w:b/>
                <w:sz w:val="24"/>
                <w:szCs w:val="24"/>
              </w:rPr>
              <w:t xml:space="preserve">2 and </w:t>
            </w:r>
            <w:r w:rsidRPr="00BB310F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BB310F">
              <w:rPr>
                <w:rFonts w:ascii="Comic Sans MS" w:hAnsi="Comic Sans MS"/>
                <w:sz w:val="24"/>
                <w:szCs w:val="24"/>
              </w:rPr>
              <w:t>. Read each word aloud and listen for the short ‘u’ vowel sound.</w:t>
            </w:r>
          </w:p>
          <w:p w:rsidR="009B7DAE" w:rsidRDefault="009B7DAE" w:rsidP="009B7DA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B7DAE" w:rsidRDefault="009270CF" w:rsidP="009B7DA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Try writing the spellings </w:t>
            </w:r>
            <w:r w:rsidR="009B7DAE">
              <w:rPr>
                <w:rFonts w:ascii="Comic Sans MS" w:hAnsi="Comic Sans MS"/>
                <w:sz w:val="24"/>
                <w:szCs w:val="24"/>
              </w:rPr>
              <w:t>in chalk on the pati</w:t>
            </w:r>
            <w:r>
              <w:rPr>
                <w:rFonts w:ascii="Comic Sans MS" w:hAnsi="Comic Sans MS"/>
                <w:sz w:val="24"/>
                <w:szCs w:val="24"/>
              </w:rPr>
              <w:t>o (please ask an adult first!)</w:t>
            </w:r>
          </w:p>
          <w:p w:rsidR="009B7DAE" w:rsidRDefault="009B7DAE" w:rsidP="009B7DA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A17D3" w:rsidRPr="009B7DAE" w:rsidRDefault="009B7DAE" w:rsidP="009B7DAE">
            <w:pPr>
              <w:rPr>
                <w:rFonts w:ascii="Comic Sans MS" w:hAnsi="Comic Sans MS"/>
                <w:sz w:val="24"/>
              </w:rPr>
            </w:pPr>
            <w:r w:rsidRPr="00BB310F">
              <w:rPr>
                <w:rFonts w:ascii="Comic Sans MS" w:hAnsi="Comic Sans MS"/>
                <w:b/>
                <w:sz w:val="24"/>
                <w:szCs w:val="24"/>
              </w:rPr>
              <w:t>Remember,</w:t>
            </w:r>
            <w:r w:rsidRPr="00BB310F">
              <w:rPr>
                <w:rFonts w:ascii="Comic Sans MS" w:hAnsi="Comic Sans MS"/>
                <w:sz w:val="24"/>
                <w:szCs w:val="24"/>
              </w:rPr>
              <w:t xml:space="preserve"> the rule this week is a short ‘u’ sound spelt with an ‘</w:t>
            </w:r>
            <w:proofErr w:type="spellStart"/>
            <w:r w:rsidRPr="00BB310F">
              <w:rPr>
                <w:rFonts w:ascii="Comic Sans MS" w:hAnsi="Comic Sans MS"/>
                <w:sz w:val="24"/>
                <w:szCs w:val="24"/>
              </w:rPr>
              <w:t>o</w:t>
            </w:r>
            <w:r w:rsidR="00BB310F" w:rsidRPr="00BB310F">
              <w:rPr>
                <w:rFonts w:ascii="Comic Sans MS" w:hAnsi="Comic Sans MS"/>
                <w:sz w:val="24"/>
                <w:szCs w:val="24"/>
              </w:rPr>
              <w:t>u</w:t>
            </w:r>
            <w:proofErr w:type="spellEnd"/>
            <w:r w:rsidRPr="00BB310F">
              <w:rPr>
                <w:rFonts w:ascii="Comic Sans MS" w:hAnsi="Comic Sans MS"/>
                <w:sz w:val="24"/>
                <w:szCs w:val="24"/>
              </w:rPr>
              <w:t>’. So listen for that sound and break the rest of the word down to hear the rest of the sounds.</w:t>
            </w:r>
          </w:p>
        </w:tc>
      </w:tr>
      <w:tr w:rsidR="009B7DAE" w:rsidRPr="002A17D3" w:rsidTr="00C746F5">
        <w:trPr>
          <w:trHeight w:val="990"/>
        </w:trPr>
        <w:tc>
          <w:tcPr>
            <w:tcW w:w="2268" w:type="dxa"/>
          </w:tcPr>
          <w:p w:rsidR="009B7DAE" w:rsidRDefault="009B7DAE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413C67" w:rsidRDefault="00413C67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413C67" w:rsidRPr="002A17D3" w:rsidRDefault="00413C6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8A2416B">
                  <wp:extent cx="1262833" cy="7524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224" cy="7562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9B7DAE" w:rsidRDefault="009B7DAE" w:rsidP="00C746F5">
            <w:pPr>
              <w:rPr>
                <w:rFonts w:ascii="Comic Sans MS" w:hAnsi="Comic Sans MS"/>
                <w:b/>
                <w:color w:val="0070C0"/>
                <w:sz w:val="24"/>
              </w:rPr>
            </w:pPr>
            <w:r>
              <w:rPr>
                <w:rFonts w:ascii="Comic Sans MS" w:hAnsi="Comic Sans MS"/>
                <w:b/>
                <w:color w:val="0070C0"/>
                <w:sz w:val="24"/>
              </w:rPr>
              <w:t>English</w:t>
            </w:r>
          </w:p>
          <w:p w:rsidR="00413C67" w:rsidRDefault="00413C67" w:rsidP="00413C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we are going to have another look at punctuating direct speech with speech marks. </w:t>
            </w:r>
          </w:p>
          <w:p w:rsidR="00413C67" w:rsidRDefault="00413C67" w:rsidP="00413C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3C67" w:rsidRDefault="00413C67" w:rsidP="00413C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In today’s reading of chapter 4, Max’s speech is a little muddled up. </w:t>
            </w:r>
          </w:p>
          <w:p w:rsidR="00413C67" w:rsidRDefault="00413C67" w:rsidP="00413C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3C67" w:rsidRDefault="00413C67" w:rsidP="00413C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Have a go at punctuating Max’s speech with speech marks, capital letters and commas and help Max to get his sentences in order. </w:t>
            </w:r>
          </w:p>
          <w:p w:rsidR="00413C67" w:rsidRDefault="00413C67" w:rsidP="00413C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3C67" w:rsidRPr="009B7DAE" w:rsidRDefault="00413C67" w:rsidP="00413C67">
            <w:pPr>
              <w:rPr>
                <w:rFonts w:ascii="Comic Sans MS" w:hAnsi="Comic Sans MS"/>
                <w:b/>
                <w:color w:val="0070C0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‘Year 3 English Monday 4</w:t>
            </w:r>
            <w:r w:rsidRPr="00413C67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May’ for today’s lesson and more detail about how to complete the activity.</w:t>
            </w:r>
          </w:p>
        </w:tc>
      </w:tr>
      <w:tr w:rsidR="003B2D51" w:rsidRPr="002A17D3" w:rsidTr="00B6181D">
        <w:trPr>
          <w:trHeight w:val="980"/>
        </w:trPr>
        <w:tc>
          <w:tcPr>
            <w:tcW w:w="2268" w:type="dxa"/>
          </w:tcPr>
          <w:p w:rsidR="003B2D51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E8149F" w:rsidRDefault="00E8149F" w:rsidP="003B2D51">
            <w:pPr>
              <w:rPr>
                <w:rFonts w:ascii="Comic Sans MS" w:hAnsi="Comic Sans MS"/>
                <w:b/>
                <w:sz w:val="24"/>
              </w:rPr>
            </w:pPr>
          </w:p>
          <w:p w:rsidR="00E8149F" w:rsidRPr="002A17D3" w:rsidRDefault="00E8149F" w:rsidP="00E8149F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Roboto" w:hAnsi="Roboto"/>
                <w:noProof/>
                <w:color w:val="2962FF"/>
                <w:lang w:eastAsia="en-GB"/>
              </w:rPr>
              <w:drawing>
                <wp:inline distT="0" distB="0" distL="0" distR="0" wp14:anchorId="647C981F" wp14:editId="2AD57BE2">
                  <wp:extent cx="723900" cy="868680"/>
                  <wp:effectExtent l="0" t="0" r="0" b="7620"/>
                  <wp:docPr id="5" name="Picture 5" descr="Addition strategies and tips for primary-school children and ...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ition strategies and tips for primary-school children and ...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113" cy="868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3B2D51" w:rsidRDefault="009B7DAE" w:rsidP="00B6181D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525CF9" w:rsidRPr="00E8149F" w:rsidRDefault="00525CF9" w:rsidP="00B6181D">
            <w:pPr>
              <w:rPr>
                <w:rFonts w:ascii="Comic Sans MS" w:hAnsi="Comic Sans MS"/>
                <w:sz w:val="24"/>
              </w:rPr>
            </w:pPr>
            <w:r w:rsidRPr="00E8149F">
              <w:rPr>
                <w:rFonts w:ascii="Comic Sans MS" w:hAnsi="Comic Sans MS"/>
                <w:sz w:val="24"/>
              </w:rPr>
              <w:t>This week is a new maths topic about addition and subtraction.</w:t>
            </w:r>
            <w:r w:rsidR="00E8149F" w:rsidRPr="00E8149F">
              <w:rPr>
                <w:rFonts w:ascii="Comic Sans MS" w:hAnsi="Comic Sans MS"/>
                <w:sz w:val="24"/>
              </w:rPr>
              <w:t xml:space="preserve"> You need to use your revision of Place Value last week to help you this week.</w:t>
            </w:r>
          </w:p>
          <w:p w:rsidR="00525CF9" w:rsidRPr="00E8149F" w:rsidRDefault="00525CF9" w:rsidP="00B6181D">
            <w:pPr>
              <w:rPr>
                <w:rFonts w:ascii="Comic Sans MS" w:hAnsi="Comic Sans MS"/>
                <w:sz w:val="24"/>
              </w:rPr>
            </w:pPr>
          </w:p>
          <w:p w:rsidR="00525CF9" w:rsidRPr="00E8149F" w:rsidRDefault="00525CF9" w:rsidP="00B6181D">
            <w:pPr>
              <w:rPr>
                <w:rFonts w:ascii="Comic Sans MS" w:hAnsi="Comic Sans MS"/>
                <w:sz w:val="24"/>
              </w:rPr>
            </w:pPr>
            <w:r w:rsidRPr="00E8149F">
              <w:rPr>
                <w:rFonts w:ascii="Comic Sans MS" w:hAnsi="Comic Sans MS"/>
                <w:sz w:val="24"/>
              </w:rPr>
              <w:t>Start by looking through the PowerPoint.</w:t>
            </w:r>
            <w:r w:rsidR="00E8149F" w:rsidRPr="00E8149F">
              <w:rPr>
                <w:rFonts w:ascii="Comic Sans MS" w:hAnsi="Comic Sans MS"/>
                <w:sz w:val="24"/>
              </w:rPr>
              <w:t xml:space="preserve"> You will find it in the folder labelled Year 3 – Maths – Monday 4</w:t>
            </w:r>
            <w:r w:rsidR="00E8149F" w:rsidRPr="00E8149F">
              <w:rPr>
                <w:rFonts w:ascii="Comic Sans MS" w:hAnsi="Comic Sans MS"/>
                <w:sz w:val="24"/>
                <w:vertAlign w:val="superscript"/>
              </w:rPr>
              <w:t>th</w:t>
            </w:r>
            <w:r w:rsidR="00E8149F" w:rsidRPr="00E8149F">
              <w:rPr>
                <w:rFonts w:ascii="Comic Sans MS" w:hAnsi="Comic Sans MS"/>
                <w:sz w:val="24"/>
              </w:rPr>
              <w:t xml:space="preserve"> May</w:t>
            </w:r>
          </w:p>
          <w:p w:rsidR="00525CF9" w:rsidRPr="00E8149F" w:rsidRDefault="00525CF9" w:rsidP="00B6181D">
            <w:pPr>
              <w:rPr>
                <w:rFonts w:ascii="Comic Sans MS" w:hAnsi="Comic Sans MS"/>
                <w:sz w:val="24"/>
              </w:rPr>
            </w:pPr>
          </w:p>
          <w:p w:rsidR="00525CF9" w:rsidRPr="00E8149F" w:rsidRDefault="00413C67" w:rsidP="00B6181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</w:t>
            </w:r>
            <w:r w:rsidR="00525CF9" w:rsidRPr="00E8149F">
              <w:rPr>
                <w:rFonts w:ascii="Comic Sans MS" w:hAnsi="Comic Sans MS"/>
                <w:sz w:val="24"/>
              </w:rPr>
              <w:t>hoose section A, B or C</w:t>
            </w:r>
            <w:r w:rsidR="00E8149F" w:rsidRPr="00E8149F">
              <w:rPr>
                <w:rFonts w:ascii="Comic Sans MS" w:hAnsi="Comic Sans MS"/>
                <w:sz w:val="24"/>
              </w:rPr>
              <w:t xml:space="preserve"> to complete on the sheet.</w:t>
            </w:r>
          </w:p>
          <w:p w:rsidR="00E8149F" w:rsidRPr="00E8149F" w:rsidRDefault="00E8149F" w:rsidP="00B6181D">
            <w:pPr>
              <w:rPr>
                <w:rFonts w:ascii="Comic Sans MS" w:hAnsi="Comic Sans MS"/>
                <w:sz w:val="24"/>
              </w:rPr>
            </w:pPr>
          </w:p>
          <w:p w:rsidR="00E8149F" w:rsidRDefault="00E8149F" w:rsidP="00B6181D">
            <w:pPr>
              <w:rPr>
                <w:rFonts w:ascii="Comic Sans MS" w:hAnsi="Comic Sans MS"/>
                <w:sz w:val="24"/>
              </w:rPr>
            </w:pPr>
            <w:r w:rsidRPr="00E8149F">
              <w:rPr>
                <w:rFonts w:ascii="Comic Sans MS" w:hAnsi="Comic Sans MS"/>
                <w:sz w:val="24"/>
              </w:rPr>
              <w:lastRenderedPageBreak/>
              <w:t>There are two challenges today so if you whizz through the work, make sure you have a go at the mastery level on the last slide.</w:t>
            </w:r>
          </w:p>
          <w:p w:rsidR="00E8149F" w:rsidRPr="00525CF9" w:rsidRDefault="00E8149F" w:rsidP="00B6181D">
            <w:pPr>
              <w:rPr>
                <w:rFonts w:ascii="Comic Sans MS" w:hAnsi="Comic Sans MS"/>
                <w:color w:val="0070C0"/>
                <w:sz w:val="24"/>
              </w:rPr>
            </w:pPr>
          </w:p>
        </w:tc>
      </w:tr>
      <w:tr w:rsidR="003B2D51" w:rsidRPr="002A17D3" w:rsidTr="00C746F5">
        <w:trPr>
          <w:trHeight w:val="835"/>
        </w:trPr>
        <w:tc>
          <w:tcPr>
            <w:tcW w:w="2268" w:type="dxa"/>
          </w:tcPr>
          <w:p w:rsidR="003B2D51" w:rsidRDefault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 w:rsidR="00B6181D">
              <w:rPr>
                <w:rFonts w:ascii="Comic Sans MS" w:hAnsi="Comic Sans MS"/>
                <w:b/>
                <w:sz w:val="24"/>
              </w:rPr>
              <w:t>unchtime!</w:t>
            </w:r>
          </w:p>
          <w:p w:rsidR="009B7DAE" w:rsidRPr="002A17D3" w:rsidRDefault="009B7DAE" w:rsidP="009B7DAE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6EB10303">
                  <wp:extent cx="743585" cy="743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B6181D" w:rsidRPr="002A17D3" w:rsidRDefault="00E8149F">
            <w:pPr>
              <w:rPr>
                <w:rFonts w:ascii="Comic Sans MS" w:hAnsi="Comic Sans MS"/>
                <w:sz w:val="24"/>
              </w:rPr>
            </w:pPr>
            <w:r w:rsidRPr="00E8149F">
              <w:rPr>
                <w:rFonts w:ascii="Comic Sans MS" w:hAnsi="Comic Sans MS"/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1615440</wp:posOffset>
                      </wp:positionH>
                      <wp:positionV relativeFrom="paragraph">
                        <wp:posOffset>78105</wp:posOffset>
                      </wp:positionV>
                      <wp:extent cx="2360930" cy="1404620"/>
                      <wp:effectExtent l="0" t="0" r="22860" b="1143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149F" w:rsidRDefault="00E8149F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 w:rsidRPr="00E8149F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Before lunch why not have a search in the garden and make one of these bracelets for you</w:t>
                                  </w:r>
                                  <w:r w:rsidR="002710BB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rself</w:t>
                                  </w:r>
                                  <w:r w:rsidRPr="00E8149F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 or give it to someone in your family to show them you care.</w:t>
                                  </w:r>
                                </w:p>
                                <w:p w:rsidR="00E8149F" w:rsidRPr="00E8149F" w:rsidRDefault="00E8149F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Look in the Year 3 folder for today for more information – labelled ‘Lunchtime Fun!’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27.2pt;margin-top:6.15pt;width:185.9pt;height:110.6pt;z-index:25165670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">
                      <v:textbox style="mso-fit-shape-to-text:t">
                        <w:txbxContent>
                          <w:p w:rsidR="00E8149F" w:rsidRDefault="00E8149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E8149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Before lunch why not have a search in the garden and make one of these bracelets for you</w:t>
                            </w:r>
                            <w:r w:rsidR="002710B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rself</w:t>
                            </w:r>
                            <w:r w:rsidRPr="00E8149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or give it to someone in your family to show them you care.</w:t>
                            </w:r>
                            <w:bookmarkStart w:id="1" w:name="_GoBack"/>
                            <w:bookmarkEnd w:id="1"/>
                          </w:p>
                          <w:p w:rsidR="00E8149F" w:rsidRPr="00E8149F" w:rsidRDefault="00E8149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Look in the Year 3 folder for today for more information – labelled ‘Lunchtime Fun!’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 wp14:anchorId="090D5AF2" wp14:editId="785D9805">
                  <wp:extent cx="1295400" cy="1562100"/>
                  <wp:effectExtent l="0" t="0" r="0" b="0"/>
                  <wp:docPr id="2" name="Picture 2" descr="C:\Users\kjones\AppData\Local\Microsoft\Windows\INetCache\Content.MSO\5B7A398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jones\AppData\Local\Microsoft\Windows\INetCache\Content.MSO\5B7A398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39B" w:rsidRPr="002A17D3" w:rsidTr="00C746F5">
        <w:trPr>
          <w:trHeight w:val="848"/>
        </w:trPr>
        <w:tc>
          <w:tcPr>
            <w:tcW w:w="2268" w:type="dxa"/>
          </w:tcPr>
          <w:p w:rsidR="008A039B" w:rsidRDefault="008A039B" w:rsidP="008A039B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>pm</w:t>
            </w:r>
          </w:p>
          <w:p w:rsidR="008A039B" w:rsidRDefault="008A039B" w:rsidP="008A039B">
            <w:pPr>
              <w:rPr>
                <w:rFonts w:ascii="Comic Sans MS" w:hAnsi="Comic Sans MS"/>
                <w:b/>
                <w:sz w:val="24"/>
              </w:rPr>
            </w:pPr>
          </w:p>
          <w:p w:rsidR="008A039B" w:rsidRDefault="008A039B" w:rsidP="008A039B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12A1394C" wp14:editId="4E1FCEB5">
                  <wp:extent cx="1164590" cy="116459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1164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A039B" w:rsidRPr="002A17D3" w:rsidRDefault="008A039B" w:rsidP="008A039B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655" w:type="dxa"/>
          </w:tcPr>
          <w:p w:rsidR="008A039B" w:rsidRPr="008A039B" w:rsidRDefault="008A039B" w:rsidP="008A039B">
            <w:pPr>
              <w:rPr>
                <w:rFonts w:ascii="Comic Sans MS" w:hAnsi="Comic Sans MS"/>
                <w:b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szCs w:val="24"/>
              </w:rPr>
              <w:t>Geography</w:t>
            </w: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Marvellous Mountains</w:t>
            </w: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you know the difference between a mountain and a hill? What can you do on a mountain? How can you easily locate them on a map?</w:t>
            </w: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A039B" w:rsidRDefault="00350ECA" w:rsidP="008A03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Have a look at BBC </w:t>
            </w:r>
            <w:r w:rsidR="00B514C9">
              <w:rPr>
                <w:rFonts w:ascii="Comic Sans MS" w:hAnsi="Comic Sans MS"/>
                <w:sz w:val="24"/>
                <w:szCs w:val="24"/>
              </w:rPr>
              <w:t>Bite size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15" w:history="1">
              <w:r w:rsidRPr="00B37AB3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https://www.bbc.co.uk/bitesize/topics/z849q6f/articles/z4g3qp3</w:t>
              </w:r>
            </w:hyperlink>
          </w:p>
          <w:p w:rsidR="008A039B" w:rsidRDefault="00350ECA" w:rsidP="008A03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This will help you to understand more about mountains. </w:t>
            </w:r>
          </w:p>
          <w:p w:rsidR="00350ECA" w:rsidRDefault="00350ECA" w:rsidP="008A039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5B7567">
              <w:rPr>
                <w:rFonts w:ascii="Comic Sans MS" w:hAnsi="Comic Sans MS"/>
                <w:sz w:val="24"/>
                <w:szCs w:val="24"/>
                <w:u w:val="single"/>
              </w:rPr>
              <w:t>Activity</w:t>
            </w: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  <w:r w:rsidRPr="00BF59E3"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657728" behindDoc="1" locked="0" layoutInCell="1" allowOverlap="1" wp14:anchorId="3873971C" wp14:editId="4578E3F0">
                  <wp:simplePos x="0" y="0"/>
                  <wp:positionH relativeFrom="column">
                    <wp:posOffset>2829856</wp:posOffset>
                  </wp:positionH>
                  <wp:positionV relativeFrom="paragraph">
                    <wp:posOffset>384051</wp:posOffset>
                  </wp:positionV>
                  <wp:extent cx="1239644" cy="894933"/>
                  <wp:effectExtent l="0" t="0" r="0" b="635"/>
                  <wp:wrapTight wrapText="bothSides">
                    <wp:wrapPolygon edited="0">
                      <wp:start x="0" y="0"/>
                      <wp:lineTo x="0" y="21155"/>
                      <wp:lineTo x="21246" y="21155"/>
                      <wp:lineTo x="21246" y="0"/>
                      <wp:lineTo x="0" y="0"/>
                    </wp:wrapPolygon>
                  </wp:wrapTight>
                  <wp:docPr id="7171" name="Picture 4" descr="snowdonran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1" name="Picture 4" descr="snowdonran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644" cy="8949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4"/>
                <w:szCs w:val="24"/>
              </w:rPr>
              <w:t>Using the ‘Mountains of the UK’ activity sheet in today’s folder, have a go at sorting them.</w:t>
            </w: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e.g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Find the name of a mountain.</w:t>
            </w: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Match it to the range it is from.</w:t>
            </w: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Find the country it is in.</w:t>
            </w: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Find its height.</w:t>
            </w: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50ECA" w:rsidRDefault="00350ECA" w:rsidP="008A03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You may want to google ‘mountains in UK’ – this will list the mountains and their height for you.</w:t>
            </w:r>
          </w:p>
          <w:p w:rsidR="00350ECA" w:rsidRDefault="00350ECA" w:rsidP="008A039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Which one was the biggest mountain?</w:t>
            </w: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A039B" w:rsidRDefault="008A039B" w:rsidP="008A03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Want to found out more? Take a look at the video which shows you 10 of the most beautiful mountain ranges in the UK</w:t>
            </w:r>
          </w:p>
          <w:p w:rsidR="008A039B" w:rsidRPr="00350ECA" w:rsidRDefault="00D07792" w:rsidP="008A039B">
            <w:pPr>
              <w:rPr>
                <w:rFonts w:ascii="Comic Sans MS" w:hAnsi="Comic Sans MS"/>
                <w:sz w:val="24"/>
                <w:szCs w:val="24"/>
              </w:rPr>
            </w:pPr>
            <w:hyperlink r:id="rId17" w:history="1">
              <w:r w:rsidR="008A039B" w:rsidRPr="00350ECA">
                <w:rPr>
                  <w:rFonts w:ascii="Comic Sans MS" w:hAnsi="Comic Sans MS"/>
                  <w:color w:val="0000FF"/>
                  <w:sz w:val="24"/>
                  <w:szCs w:val="24"/>
                  <w:u w:val="single"/>
                </w:rPr>
                <w:t>https://www.youtube.com/watch?v=c58_nibB4vU</w:t>
              </w:r>
            </w:hyperlink>
          </w:p>
        </w:tc>
      </w:tr>
      <w:tr w:rsidR="008A039B" w:rsidRPr="002A17D3" w:rsidTr="00C746F5">
        <w:trPr>
          <w:trHeight w:val="833"/>
        </w:trPr>
        <w:tc>
          <w:tcPr>
            <w:tcW w:w="2268" w:type="dxa"/>
          </w:tcPr>
          <w:p w:rsidR="008A039B" w:rsidRDefault="008A039B" w:rsidP="008A039B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  <w:p w:rsidR="008A039B" w:rsidRPr="002A17D3" w:rsidRDefault="008A039B" w:rsidP="008A039B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549D523" wp14:editId="6C828251">
                  <wp:extent cx="652145" cy="658495"/>
                  <wp:effectExtent l="0" t="0" r="0" b="825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65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8A039B" w:rsidRDefault="008A039B" w:rsidP="008A039B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Picture News</w:t>
            </w:r>
          </w:p>
          <w:p w:rsidR="00D07792" w:rsidRDefault="00D07792" w:rsidP="00D07792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bdr w:val="none" w:sz="0" w:space="0" w:color="auto" w:frame="1"/>
                <w:shd w:val="clear" w:color="auto" w:fill="FFFFFF"/>
              </w:rPr>
              <w:t>Take a look at this week’s Picture News Poster, Learning from Home Ideas and Assembly Resource. The big question is: </w:t>
            </w:r>
            <w:r>
              <w:rPr>
                <w:rFonts w:ascii="Comic Sans MS" w:hAnsi="Comic Sans MS"/>
                <w:b/>
                <w:bCs/>
                <w:color w:val="000000"/>
                <w:bdr w:val="none" w:sz="0" w:space="0" w:color="auto" w:frame="1"/>
                <w:shd w:val="clear" w:color="auto" w:fill="FFFFFF"/>
              </w:rPr>
              <w:t>What makes some toys more popular than others?</w:t>
            </w:r>
          </w:p>
          <w:p w:rsidR="00D07792" w:rsidRDefault="00D07792" w:rsidP="00D0779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bdr w:val="none" w:sz="0" w:space="0" w:color="auto" w:frame="1"/>
              </w:rPr>
              <w:t>You could take a look at these videos for more information:</w:t>
            </w:r>
          </w:p>
          <w:p w:rsidR="00D07792" w:rsidRDefault="00D07792" w:rsidP="00D0779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bdr w:val="none" w:sz="0" w:space="0" w:color="auto" w:frame="1"/>
              </w:rPr>
              <w:lastRenderedPageBreak/>
              <w:t>This week’s news story: </w:t>
            </w:r>
            <w:hyperlink r:id="rId19" w:tgtFrame="_blank" w:history="1">
              <w:r>
                <w:rPr>
                  <w:rStyle w:val="Hyperlink"/>
                  <w:rFonts w:ascii="Comic Sans MS" w:hAnsi="Comic Sans MS"/>
                  <w:bdr w:val="none" w:sz="0" w:space="0" w:color="auto" w:frame="1"/>
                </w:rPr>
                <w:t>nyti.ms/3akdbUG</w:t>
              </w:r>
            </w:hyperlink>
            <w:r>
              <w:rPr>
                <w:rFonts w:ascii="Comic Sans MS" w:hAnsi="Comic Sans MS"/>
                <w:bdr w:val="none" w:sz="0" w:space="0" w:color="auto" w:frame="1"/>
              </w:rPr>
              <w:t> </w:t>
            </w:r>
            <w:r>
              <w:rPr>
                <w:rFonts w:ascii="Comic Sans MS" w:hAnsi="Comic Sans MS"/>
                <w:color w:val="000000"/>
                <w:bdr w:val="none" w:sz="0" w:space="0" w:color="auto" w:frame="1"/>
              </w:rPr>
              <w:t> </w:t>
            </w:r>
          </w:p>
          <w:p w:rsidR="00D07792" w:rsidRPr="00D07792" w:rsidRDefault="00D07792" w:rsidP="00D0779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color w:val="000000"/>
                <w:bdr w:val="none" w:sz="0" w:space="0" w:color="auto" w:frame="1"/>
              </w:rPr>
              <w:t>Different toy crazes: </w:t>
            </w:r>
            <w:hyperlink r:id="rId20" w:tgtFrame="_blank" w:history="1">
              <w:r>
                <w:rPr>
                  <w:rStyle w:val="Hyperlink"/>
                  <w:rFonts w:ascii="Comic Sans MS" w:hAnsi="Comic Sans MS"/>
                  <w:bdr w:val="none" w:sz="0" w:space="0" w:color="auto" w:frame="1"/>
                </w:rPr>
                <w:t>bit.ly/3eyZ3dl</w:t>
              </w:r>
            </w:hyperlink>
          </w:p>
          <w:p w:rsidR="00D07792" w:rsidRDefault="00D07792" w:rsidP="00D07792">
            <w:pPr>
              <w:rPr>
                <w:rStyle w:val="Hyperlink"/>
                <w:rFonts w:ascii="Comic Sans MS" w:hAnsi="Comic Sans MS"/>
                <w:sz w:val="24"/>
                <w:bdr w:val="none" w:sz="0" w:space="0" w:color="auto" w:frame="1"/>
              </w:rPr>
            </w:pPr>
            <w:r w:rsidRPr="00D07792">
              <w:rPr>
                <w:rFonts w:ascii="Comic Sans MS" w:hAnsi="Comic Sans MS"/>
                <w:color w:val="000000"/>
                <w:sz w:val="24"/>
                <w:bdr w:val="none" w:sz="0" w:space="0" w:color="auto" w:frame="1"/>
              </w:rPr>
              <w:t>Virtual Assembly: </w:t>
            </w:r>
            <w:hyperlink r:id="rId21" w:tgtFrame="_blank" w:history="1">
              <w:r w:rsidRPr="00D07792">
                <w:rPr>
                  <w:rStyle w:val="Hyperlink"/>
                  <w:rFonts w:ascii="Comic Sans MS" w:hAnsi="Comic Sans MS"/>
                  <w:sz w:val="24"/>
                  <w:bdr w:val="none" w:sz="0" w:space="0" w:color="auto" w:frame="1"/>
                </w:rPr>
                <w:t>vimeo.com/channels/</w:t>
              </w:r>
              <w:proofErr w:type="spellStart"/>
              <w:r w:rsidRPr="00D07792">
                <w:rPr>
                  <w:rStyle w:val="Hyperlink"/>
                  <w:rFonts w:ascii="Comic Sans MS" w:hAnsi="Comic Sans MS"/>
                  <w:sz w:val="24"/>
                  <w:bdr w:val="none" w:sz="0" w:space="0" w:color="auto" w:frame="1"/>
                </w:rPr>
                <w:t>picturenews</w:t>
              </w:r>
            </w:hyperlink>
            <w:proofErr w:type="spellEnd"/>
          </w:p>
          <w:p w:rsidR="00D07792" w:rsidRPr="009B7DAE" w:rsidRDefault="00D07792" w:rsidP="00D07792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bookmarkStart w:id="0" w:name="_GoBack"/>
            <w:bookmarkEnd w:id="0"/>
            <w:r w:rsidRPr="00D07792">
              <w:rPr>
                <w:rFonts w:ascii="Comic Sans MS" w:hAnsi="Comic Sans MS"/>
                <w:color w:val="000000"/>
                <w:sz w:val="24"/>
                <w:bdr w:val="none" w:sz="0" w:space="0" w:color="auto" w:frame="1"/>
                <w:shd w:val="clear" w:color="auto" w:fill="FFFFFF"/>
              </w:rPr>
              <w:t>Choose and complete one of the ‘Learning from Home’ activities based on this story.</w:t>
            </w:r>
          </w:p>
        </w:tc>
      </w:tr>
      <w:tr w:rsidR="008A039B" w:rsidRPr="002A17D3" w:rsidTr="00C746F5">
        <w:trPr>
          <w:trHeight w:val="833"/>
        </w:trPr>
        <w:tc>
          <w:tcPr>
            <w:tcW w:w="2268" w:type="dxa"/>
          </w:tcPr>
          <w:p w:rsidR="008A039B" w:rsidRPr="002A17D3" w:rsidRDefault="008A039B" w:rsidP="008A039B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65CE5F20" wp14:editId="392438A6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8A039B" w:rsidRPr="00C81818" w:rsidRDefault="008A039B" w:rsidP="008A039B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8A039B" w:rsidRPr="00C81818" w:rsidRDefault="008A039B" w:rsidP="008A039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B341E3" w:rsidRPr="002A17D3" w:rsidRDefault="008A039B" w:rsidP="00B341E3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Read one of your own books or have a look </w:t>
            </w:r>
            <w:r w:rsidRPr="00B341E3">
              <w:rPr>
                <w:rFonts w:ascii="Comic Sans MS" w:hAnsi="Comic Sans MS"/>
                <w:sz w:val="24"/>
                <w:szCs w:val="24"/>
              </w:rPr>
              <w:t>at</w:t>
            </w:r>
            <w:r w:rsidR="00B341E3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23" w:history="1">
              <w:r w:rsidR="00B341E3" w:rsidRPr="00063F35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https://freekidsbooks.org/reading-level/children/</w:t>
              </w:r>
            </w:hyperlink>
            <w:r w:rsidR="00B341E3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125947"/>
    <w:rsid w:val="001D1250"/>
    <w:rsid w:val="002710BB"/>
    <w:rsid w:val="002A17D3"/>
    <w:rsid w:val="00350ECA"/>
    <w:rsid w:val="003B2D51"/>
    <w:rsid w:val="00413C67"/>
    <w:rsid w:val="00525CF9"/>
    <w:rsid w:val="008612CD"/>
    <w:rsid w:val="008A039B"/>
    <w:rsid w:val="009270CF"/>
    <w:rsid w:val="009B7DAE"/>
    <w:rsid w:val="00B341E3"/>
    <w:rsid w:val="00B514C9"/>
    <w:rsid w:val="00B6181D"/>
    <w:rsid w:val="00BB310F"/>
    <w:rsid w:val="00C13FE9"/>
    <w:rsid w:val="00C746F5"/>
    <w:rsid w:val="00D07792"/>
    <w:rsid w:val="00E8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56ADABC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yperlink" Target="http://www.vimeo.com/channels/picturenews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yperlink" Target="https://www.youtube.com/watch?v=c58_nibB4v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s://bit.ly/3eyZ3dl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hyperlink" Target="https://www.bbc.co.uk/bitesize/topics/z849q6f/articles/z4g3qp3" TargetMode="External"/><Relationship Id="rId23" Type="http://schemas.openxmlformats.org/officeDocument/2006/relationships/hyperlink" Target="https://freekidsbooks.org/reading-level/children/" TargetMode="External"/><Relationship Id="rId10" Type="http://schemas.openxmlformats.org/officeDocument/2006/relationships/hyperlink" Target="https://www.google.co.uk/imgres?imgurl=https%3A%2F%2Fwww.theschoolrun.com%2Fsites%2Ftheschoolrun.com%2Ffiles%2Farticle_images%2Faddition.jpg&amp;imgrefurl=https%3A%2F%2Fwww.theschoolrun.com%2Fteacher-tricks-addition&amp;tbnid=ZMiD2fT1x7vVXM&amp;vet=12ahUKEwjM6Jm6_4rpAhWX_IUKHXtnBbsQMygdegQIARBz..i&amp;docid=WsQQD6pqE1Ly8M&amp;w=429&amp;h=514&amp;q=addition&amp;safe=strict&amp;ved=2ahUKEwjM6Jm6_4rpAhWX_IUKHXtnBbsQMygdegQIARBz" TargetMode="External"/><Relationship Id="rId19" Type="http://schemas.openxmlformats.org/officeDocument/2006/relationships/hyperlink" Target="https://nyti.ms/3akdbU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1153999B</Template>
  <TotalTime>69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13</cp:revision>
  <dcterms:created xsi:type="dcterms:W3CDTF">2020-04-27T11:46:00Z</dcterms:created>
  <dcterms:modified xsi:type="dcterms:W3CDTF">2020-05-03T13:44:00Z</dcterms:modified>
</cp:coreProperties>
</file>